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F6927" w14:textId="77777777" w:rsidR="00401601" w:rsidRDefault="00401601" w:rsidP="004016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GODARD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5DC1A0D5" w14:textId="77777777" w:rsidR="00401601" w:rsidRDefault="00401601" w:rsidP="00401601">
      <w:pPr>
        <w:pStyle w:val="NoSpacing"/>
        <w:rPr>
          <w:rFonts w:cs="Times New Roman"/>
          <w:szCs w:val="24"/>
        </w:rPr>
      </w:pPr>
    </w:p>
    <w:p w14:paraId="6843F6E6" w14:textId="77777777" w:rsidR="00401601" w:rsidRDefault="00401601" w:rsidP="00401601">
      <w:pPr>
        <w:pStyle w:val="NoSpacing"/>
        <w:rPr>
          <w:rFonts w:cs="Times New Roman"/>
          <w:szCs w:val="24"/>
        </w:rPr>
      </w:pPr>
    </w:p>
    <w:p w14:paraId="1263C87F" w14:textId="77777777" w:rsidR="00401601" w:rsidRDefault="00401601" w:rsidP="004016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 xml:space="preserve">He made a plaint of trespass and abduction against John </w:t>
      </w:r>
      <w:proofErr w:type="spellStart"/>
      <w:r>
        <w:rPr>
          <w:rFonts w:cs="Times New Roman"/>
          <w:szCs w:val="24"/>
        </w:rPr>
        <w:t>Purgeas</w:t>
      </w:r>
      <w:proofErr w:type="spellEnd"/>
      <w:r>
        <w:rPr>
          <w:rFonts w:cs="Times New Roman"/>
          <w:szCs w:val="24"/>
        </w:rPr>
        <w:t xml:space="preserve"> of Buckingham,</w:t>
      </w:r>
    </w:p>
    <w:p w14:paraId="190F7C0B" w14:textId="77777777" w:rsidR="00401601" w:rsidRDefault="00401601" w:rsidP="004016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brasier(q.v.).</w:t>
      </w:r>
    </w:p>
    <w:p w14:paraId="0216658D" w14:textId="77777777" w:rsidR="00401601" w:rsidRDefault="00401601" w:rsidP="004016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30428480" w14:textId="77777777" w:rsidR="00401601" w:rsidRDefault="00401601" w:rsidP="00401601">
      <w:pPr>
        <w:pStyle w:val="NoSpacing"/>
        <w:rPr>
          <w:rFonts w:cs="Times New Roman"/>
          <w:szCs w:val="24"/>
        </w:rPr>
      </w:pPr>
    </w:p>
    <w:p w14:paraId="02E1F7C6" w14:textId="77777777" w:rsidR="00401601" w:rsidRDefault="00401601" w:rsidP="00401601">
      <w:pPr>
        <w:pStyle w:val="NoSpacing"/>
        <w:rPr>
          <w:rFonts w:cs="Times New Roman"/>
          <w:szCs w:val="24"/>
        </w:rPr>
      </w:pPr>
    </w:p>
    <w:p w14:paraId="31EB262C" w14:textId="77777777" w:rsidR="00401601" w:rsidRDefault="00401601" w:rsidP="004016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July 2023</w:t>
      </w:r>
    </w:p>
    <w:p w14:paraId="3C9D00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276AC" w14:textId="77777777" w:rsidR="00401601" w:rsidRDefault="00401601" w:rsidP="009139A6">
      <w:r>
        <w:separator/>
      </w:r>
    </w:p>
  </w:endnote>
  <w:endnote w:type="continuationSeparator" w:id="0">
    <w:p w14:paraId="366E73A6" w14:textId="77777777" w:rsidR="00401601" w:rsidRDefault="004016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0D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13F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0A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27FF0" w14:textId="77777777" w:rsidR="00401601" w:rsidRDefault="00401601" w:rsidP="009139A6">
      <w:r>
        <w:separator/>
      </w:r>
    </w:p>
  </w:footnote>
  <w:footnote w:type="continuationSeparator" w:id="0">
    <w:p w14:paraId="6FECFCBA" w14:textId="77777777" w:rsidR="00401601" w:rsidRDefault="004016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2A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41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534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01"/>
    <w:rsid w:val="000666E0"/>
    <w:rsid w:val="002510B7"/>
    <w:rsid w:val="0040160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4B4C4"/>
  <w15:chartTrackingRefBased/>
  <w15:docId w15:val="{5E6F657B-8CD2-4CAF-970D-97D5A1A2B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016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2023-08-12T06:37:00Z</dcterms:created>
  <dcterms:modified xsi:type="dcterms:W3CDTF">2023-08-12T06:37:00Z</dcterms:modified>
</cp:coreProperties>
</file>